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F46" w:rsidRDefault="00D63F46" w:rsidP="00D63F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ROSE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D63F46" w:rsidRDefault="00D63F46" w:rsidP="00D63F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East Grinstead, Sussex. Spinster.</w:t>
      </w:r>
    </w:p>
    <w:p w:rsidR="00D63F46" w:rsidRDefault="00D63F46" w:rsidP="00D63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3F46" w:rsidRDefault="00D63F46" w:rsidP="00D63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3F46" w:rsidRDefault="00D63F46" w:rsidP="00D63F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Thomas May(q.v.) brought a plaint of trespass against her and Richard</w:t>
      </w:r>
    </w:p>
    <w:p w:rsidR="00D63F46" w:rsidRDefault="00D63F46" w:rsidP="00D63F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Broket of East Grinstead(q.v.).</w:t>
      </w:r>
    </w:p>
    <w:p w:rsidR="00D63F46" w:rsidRDefault="00D63F46" w:rsidP="00D63F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D63F46" w:rsidRDefault="00D63F46" w:rsidP="00D63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3F46" w:rsidRDefault="00D63F46" w:rsidP="00D63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D63F46" w:rsidP="00D63F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F46" w:rsidRDefault="00D63F46" w:rsidP="00564E3C">
      <w:pPr>
        <w:spacing w:after="0" w:line="240" w:lineRule="auto"/>
      </w:pPr>
      <w:r>
        <w:separator/>
      </w:r>
    </w:p>
  </w:endnote>
  <w:endnote w:type="continuationSeparator" w:id="0">
    <w:p w:rsidR="00D63F46" w:rsidRDefault="00D63F4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63F46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F46" w:rsidRDefault="00D63F46" w:rsidP="00564E3C">
      <w:pPr>
        <w:spacing w:after="0" w:line="240" w:lineRule="auto"/>
      </w:pPr>
      <w:r>
        <w:separator/>
      </w:r>
    </w:p>
  </w:footnote>
  <w:footnote w:type="continuationSeparator" w:id="0">
    <w:p w:rsidR="00D63F46" w:rsidRDefault="00D63F4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F46"/>
    <w:rsid w:val="00372DC6"/>
    <w:rsid w:val="00564E3C"/>
    <w:rsid w:val="0064591D"/>
    <w:rsid w:val="00D63F4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17C386-AAE7-4FAC-9DCD-670B49AF7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63F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2016-01-01T11:01:00Z</dcterms:created>
  <dcterms:modified xsi:type="dcterms:W3CDTF">2016-01-01T11:01:00Z</dcterms:modified>
</cp:coreProperties>
</file>